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CAD16C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4A8A6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616040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F4CA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3B4D6D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5A34351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52135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F5F3" w14:textId="55F1BED5" w:rsidR="00347F9A" w:rsidRPr="00F45CAD" w:rsidRDefault="003B283F" w:rsidP="002D4CA7">
            <w:r w:rsidRPr="003B283F">
              <w:t xml:space="preserve">Ausbau </w:t>
            </w:r>
            <w:proofErr w:type="spellStart"/>
            <w:r w:rsidRPr="003B283F">
              <w:t>Bermensfeld</w:t>
            </w:r>
            <w:proofErr w:type="spellEnd"/>
            <w:r w:rsidRPr="003B283F">
              <w:t xml:space="preserve">/ Hellstraße von </w:t>
            </w:r>
            <w:proofErr w:type="spellStart"/>
            <w:r w:rsidRPr="003B283F">
              <w:t>Nathlandstraße</w:t>
            </w:r>
            <w:proofErr w:type="spellEnd"/>
            <w:r w:rsidRPr="003B283F">
              <w:t xml:space="preserve"> bis Stockstraße in Oberhausen</w:t>
            </w:r>
          </w:p>
        </w:tc>
      </w:tr>
      <w:tr w:rsidR="00347F9A" w:rsidRPr="00F45CAD" w14:paraId="40F54010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5A64A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D50A35" w14:textId="77777777" w:rsidR="00347F9A" w:rsidRPr="00F45CAD" w:rsidRDefault="00347F9A" w:rsidP="002D4CA7"/>
        </w:tc>
      </w:tr>
      <w:tr w:rsidR="00682D2C" w:rsidRPr="00F45CAD" w14:paraId="24D2D335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A7711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AB546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9A18B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6A87" w14:textId="604653FD" w:rsidR="00347F9A" w:rsidRPr="00F45CAD" w:rsidRDefault="00265BBB" w:rsidP="002D4CA7">
            <w:r>
              <w:t>OB_2026/0</w:t>
            </w:r>
            <w:r w:rsidR="005F2C0E">
              <w:t>7-02</w:t>
            </w:r>
            <w:r w:rsidR="003B283F">
              <w:t>5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C9876" w14:textId="77777777" w:rsidR="00347F9A" w:rsidRPr="00F45CAD" w:rsidRDefault="00265BBB" w:rsidP="002D4CA7">
            <w:r>
              <w:t>Bauleistung; Straßenbauarbeiten</w:t>
            </w:r>
          </w:p>
        </w:tc>
      </w:tr>
      <w:tr w:rsidR="00682D2C" w:rsidRPr="00F45CAD" w14:paraId="7435694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08E06" w14:textId="77777777" w:rsidR="00682D2C" w:rsidRPr="00F45CAD" w:rsidRDefault="00682D2C" w:rsidP="002D4CA7"/>
        </w:tc>
      </w:tr>
    </w:tbl>
    <w:p w14:paraId="40148E40" w14:textId="77777777" w:rsidR="00682D2C" w:rsidRPr="00F45CAD" w:rsidRDefault="00682D2C" w:rsidP="00682D2C"/>
    <w:p w14:paraId="6FA215C6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2A35AE" w14:textId="77777777" w:rsidR="00682D2C" w:rsidRDefault="00682D2C" w:rsidP="00682D2C"/>
    <w:p w14:paraId="465A2BA7" w14:textId="77777777" w:rsidR="00347F9A" w:rsidRPr="00F45CAD" w:rsidRDefault="00347F9A" w:rsidP="00682D2C">
      <w:bookmarkStart w:id="0" w:name="_GoBack"/>
      <w:bookmarkEnd w:id="0"/>
    </w:p>
    <w:p w14:paraId="0C497E8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117435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A88119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3635129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80368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5B7C6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A364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1659E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84F91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153F9D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BC718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65781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3C077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B5BB9C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F4006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473CAA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9A94B5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EBD5AB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14F260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740E2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32C4F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BBAC5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6DF3D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418928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037964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F8C03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C9669A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30C35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BC2D5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A43EB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15EE84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00EA3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B27243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E240BC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306923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40642F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E52D0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DFE68C6" w14:textId="77777777" w:rsidR="001A3008" w:rsidRPr="00F45CAD" w:rsidRDefault="001A3008" w:rsidP="00FE40F3"/>
        </w:tc>
      </w:tr>
      <w:tr w:rsidR="001A3008" w:rsidRPr="00F45CAD" w14:paraId="172314A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4462D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917D4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1808B41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B6AEA6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EFDD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74D9A3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BA5A23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DBA26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FF3416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2211EC1" w14:textId="77777777" w:rsidR="001A3008" w:rsidRPr="00F45CAD" w:rsidRDefault="001A3008" w:rsidP="002D4CA7"/>
        </w:tc>
      </w:tr>
      <w:tr w:rsidR="001A3008" w:rsidRPr="00F45CAD" w14:paraId="3CEB0E2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4CD22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A25EDA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C1B7D0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977EE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ED5C2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FF45EF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0FC16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08BD14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EE77C9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A35565" w14:textId="77777777" w:rsidR="001A3008" w:rsidRPr="00F45CAD" w:rsidRDefault="001A3008" w:rsidP="002D4CA7"/>
        </w:tc>
      </w:tr>
      <w:tr w:rsidR="001A3008" w:rsidRPr="00F45CAD" w14:paraId="46FF82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7C8C9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229D34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9ADF2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57084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94906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6758F1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55CF2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337BEF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CA5B32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BD73D42" w14:textId="77777777" w:rsidR="001A3008" w:rsidRPr="00F45CAD" w:rsidRDefault="001A3008" w:rsidP="0009665D"/>
        </w:tc>
      </w:tr>
      <w:tr w:rsidR="001A3008" w:rsidRPr="00F45CAD" w14:paraId="245D27D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F85A7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3B35E8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3E059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69FDB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378A0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B831D9" w14:textId="77777777" w:rsidR="001A3008" w:rsidRPr="00F45CAD" w:rsidRDefault="001A3008" w:rsidP="00FF013E">
            <w:pPr>
              <w:jc w:val="center"/>
            </w:pPr>
          </w:p>
        </w:tc>
      </w:tr>
    </w:tbl>
    <w:p w14:paraId="24CE9DC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B9AF3" w14:textId="77777777" w:rsidR="001E350D" w:rsidRDefault="001E350D">
      <w:r>
        <w:separator/>
      </w:r>
    </w:p>
    <w:p w14:paraId="3C7446E7" w14:textId="77777777" w:rsidR="001E350D" w:rsidRDefault="001E350D"/>
    <w:p w14:paraId="53D0D19A" w14:textId="77777777" w:rsidR="001E350D" w:rsidRDefault="001E350D"/>
  </w:endnote>
  <w:endnote w:type="continuationSeparator" w:id="0">
    <w:p w14:paraId="3439E79B" w14:textId="77777777" w:rsidR="001E350D" w:rsidRDefault="001E350D">
      <w:r>
        <w:continuationSeparator/>
      </w:r>
    </w:p>
    <w:p w14:paraId="2C7701D9" w14:textId="77777777" w:rsidR="001E350D" w:rsidRDefault="001E350D"/>
    <w:p w14:paraId="6C8EA1D2" w14:textId="77777777" w:rsidR="001E350D" w:rsidRDefault="001E3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47522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6A0ABB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5A0C1E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33C13F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9DE000" wp14:editId="0BA74E7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2D78C8D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237ED8B" w14:textId="1F4AE535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B283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B283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E74FA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53726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3EA40" w14:textId="77777777" w:rsidR="001E350D" w:rsidRDefault="001E350D">
      <w:r>
        <w:separator/>
      </w:r>
    </w:p>
    <w:p w14:paraId="2B5E5412" w14:textId="77777777" w:rsidR="001E350D" w:rsidRDefault="001E350D"/>
    <w:p w14:paraId="5CCC0091" w14:textId="77777777" w:rsidR="001E350D" w:rsidRDefault="001E350D"/>
  </w:footnote>
  <w:footnote w:type="continuationSeparator" w:id="0">
    <w:p w14:paraId="1533FB4B" w14:textId="77777777" w:rsidR="001E350D" w:rsidRDefault="001E350D">
      <w:r>
        <w:continuationSeparator/>
      </w:r>
    </w:p>
    <w:p w14:paraId="063C28DE" w14:textId="77777777" w:rsidR="001E350D" w:rsidRDefault="001E350D"/>
    <w:p w14:paraId="4CF87E1A" w14:textId="77777777" w:rsidR="001E350D" w:rsidRDefault="001E350D"/>
  </w:footnote>
  <w:footnote w:id="1">
    <w:p w14:paraId="2C793B3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1E171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00611" w14:textId="77777777" w:rsidR="00E718D1" w:rsidRDefault="00E718D1"/>
  <w:p w14:paraId="48259C7B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75A8" w14:textId="77777777" w:rsidR="00E718D1" w:rsidRDefault="00E718D1">
    <w:pPr>
      <w:pStyle w:val="Kopfzeile"/>
    </w:pPr>
    <w:r>
      <w:t>234</w:t>
    </w:r>
  </w:p>
  <w:p w14:paraId="3E87A697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EB57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38D8"/>
    <w:rsid w:val="001A6205"/>
    <w:rsid w:val="001B705C"/>
    <w:rsid w:val="001C3E5C"/>
    <w:rsid w:val="001C509D"/>
    <w:rsid w:val="001E0C92"/>
    <w:rsid w:val="001E350D"/>
    <w:rsid w:val="001F47CC"/>
    <w:rsid w:val="002517FD"/>
    <w:rsid w:val="00256837"/>
    <w:rsid w:val="00263542"/>
    <w:rsid w:val="00264442"/>
    <w:rsid w:val="00265BBB"/>
    <w:rsid w:val="002748DF"/>
    <w:rsid w:val="00296A4B"/>
    <w:rsid w:val="002B3837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B283F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2C0E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70EF4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69DF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A2445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Windows User</cp:lastModifiedBy>
  <cp:revision>3</cp:revision>
  <cp:lastPrinted>2010-02-09T14:26:00Z</cp:lastPrinted>
  <dcterms:created xsi:type="dcterms:W3CDTF">2026-07-14T04:40:00Z</dcterms:created>
  <dcterms:modified xsi:type="dcterms:W3CDTF">2026-07-14T05:42:00Z</dcterms:modified>
</cp:coreProperties>
</file>